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78C" w:rsidRPr="00BF70C1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BF70C1">
        <w:rPr>
          <w:rFonts w:ascii="Comic Sans MS" w:hAnsi="Comic Sans MS"/>
          <w:bCs/>
          <w:sz w:val="18"/>
          <w:szCs w:val="18"/>
        </w:rPr>
        <w:t>Okulun Adı</w:t>
      </w:r>
      <w:r w:rsidRPr="00BF70C1">
        <w:rPr>
          <w:rFonts w:ascii="Comic Sans MS" w:hAnsi="Comic Sans MS"/>
          <w:bCs/>
          <w:sz w:val="18"/>
          <w:szCs w:val="18"/>
        </w:rPr>
        <w:tab/>
        <w:t xml:space="preserve"> :</w:t>
      </w:r>
    </w:p>
    <w:p w:rsidR="0023478C" w:rsidRPr="000E36BD" w:rsidRDefault="0023478C" w:rsidP="00BF70C1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Tarih</w:t>
      </w:r>
      <w:r>
        <w:rPr>
          <w:rFonts w:ascii="Comic Sans MS" w:hAnsi="Comic Sans MS"/>
          <w:bCs/>
          <w:sz w:val="18"/>
          <w:szCs w:val="18"/>
        </w:rPr>
        <w:tab/>
        <w:t xml:space="preserve">              </w:t>
      </w:r>
      <w:r>
        <w:rPr>
          <w:rFonts w:ascii="Comic Sans MS" w:hAnsi="Comic Sans MS"/>
          <w:b/>
          <w:bCs/>
          <w:sz w:val="18"/>
          <w:szCs w:val="18"/>
        </w:rPr>
        <w:t>:  31.10.2016</w:t>
      </w:r>
    </w:p>
    <w:p w:rsidR="0023478C" w:rsidRPr="00BF70C1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BF70C1">
        <w:rPr>
          <w:rFonts w:ascii="Comic Sans MS" w:hAnsi="Comic Sans MS"/>
          <w:bCs/>
          <w:sz w:val="18"/>
          <w:szCs w:val="18"/>
        </w:rPr>
        <w:t xml:space="preserve">Yaş Grubu (Ay)   </w:t>
      </w:r>
      <w:r>
        <w:rPr>
          <w:rFonts w:ascii="Comic Sans MS" w:hAnsi="Comic Sans MS"/>
          <w:bCs/>
          <w:sz w:val="18"/>
          <w:szCs w:val="18"/>
        </w:rPr>
        <w:t xml:space="preserve"> </w:t>
      </w:r>
      <w:r w:rsidRPr="00BF70C1">
        <w:rPr>
          <w:rFonts w:ascii="Comic Sans MS" w:hAnsi="Comic Sans MS"/>
          <w:bCs/>
          <w:sz w:val="18"/>
          <w:szCs w:val="18"/>
        </w:rPr>
        <w:t xml:space="preserve">: </w:t>
      </w:r>
      <w:r>
        <w:rPr>
          <w:rFonts w:ascii="Comic Sans MS" w:hAnsi="Comic Sans MS"/>
          <w:bCs/>
          <w:sz w:val="18"/>
          <w:szCs w:val="18"/>
        </w:rPr>
        <w:t xml:space="preserve">  </w:t>
      </w:r>
    </w:p>
    <w:p w:rsidR="0023478C" w:rsidRPr="00BF70C1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BF70C1">
        <w:rPr>
          <w:rFonts w:ascii="Comic Sans MS" w:hAnsi="Comic Sans MS"/>
          <w:bCs/>
          <w:sz w:val="18"/>
          <w:szCs w:val="18"/>
        </w:rPr>
        <w:t xml:space="preserve">Öğretmen Adı     : </w:t>
      </w:r>
    </w:p>
    <w:p w:rsidR="0023478C" w:rsidRPr="00BF70C1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</w:p>
    <w:p w:rsidR="0023478C" w:rsidRPr="00B473ED" w:rsidRDefault="0023478C" w:rsidP="00312F11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B473ED">
        <w:rPr>
          <w:rFonts w:ascii="Comic Sans MS" w:hAnsi="Comic Sans MS"/>
          <w:b/>
          <w:bCs/>
          <w:sz w:val="18"/>
          <w:szCs w:val="18"/>
        </w:rPr>
        <w:t>EĞİTİM AKIŞI</w:t>
      </w:r>
    </w:p>
    <w:p w:rsidR="0023478C" w:rsidRPr="00B473ED" w:rsidRDefault="0023478C" w:rsidP="00B473ED">
      <w:pPr>
        <w:spacing w:after="0" w:line="240" w:lineRule="auto"/>
        <w:jc w:val="both"/>
        <w:rPr>
          <w:rFonts w:ascii="Comic Sans MS" w:hAnsi="Comic Sans MS"/>
          <w:b/>
          <w:bCs/>
          <w:sz w:val="18"/>
          <w:szCs w:val="18"/>
        </w:rPr>
      </w:pPr>
      <w:r w:rsidRPr="00B473ED">
        <w:rPr>
          <w:rFonts w:ascii="Comic Sans MS" w:hAnsi="Comic Sans MS"/>
          <w:b/>
          <w:bCs/>
          <w:sz w:val="18"/>
          <w:szCs w:val="18"/>
        </w:rPr>
        <w:t>Güne Başlama Zamanı</w:t>
      </w:r>
    </w:p>
    <w:p w:rsidR="0023478C" w:rsidRPr="00BF70C1" w:rsidRDefault="0023478C" w:rsidP="00B473ED">
      <w:pPr>
        <w:spacing w:after="0" w:line="240" w:lineRule="auto"/>
        <w:jc w:val="both"/>
        <w:rPr>
          <w:rFonts w:ascii="Comic Sans MS" w:hAnsi="Comic Sans MS"/>
          <w:bCs/>
          <w:sz w:val="18"/>
          <w:szCs w:val="18"/>
        </w:rPr>
      </w:pPr>
      <w:r w:rsidRPr="00BF70C1">
        <w:rPr>
          <w:rFonts w:ascii="Comic Sans MS" w:hAnsi="Comic Sans MS"/>
          <w:bCs/>
          <w:sz w:val="18"/>
          <w:szCs w:val="18"/>
        </w:rPr>
        <w:t>Sını</w:t>
      </w:r>
      <w:r>
        <w:rPr>
          <w:rFonts w:ascii="Comic Sans MS" w:hAnsi="Comic Sans MS"/>
          <w:bCs/>
          <w:sz w:val="18"/>
          <w:szCs w:val="18"/>
        </w:rPr>
        <w:t>fa gelen çocuklarla selamlaşarak</w:t>
      </w:r>
      <w:r w:rsidRPr="00BF70C1">
        <w:rPr>
          <w:rFonts w:ascii="Comic Sans MS" w:hAnsi="Comic Sans MS"/>
          <w:bCs/>
          <w:sz w:val="18"/>
          <w:szCs w:val="18"/>
        </w:rPr>
        <w:t>, sohbet edilir. O gün yapılacak etkinlikler hakkında bilgi verilir. Daha sonra hangi öğrenme merkezlerine gitmek istedikleri sorularak çocuklar yönlendirilir.</w:t>
      </w:r>
    </w:p>
    <w:p w:rsidR="0023478C" w:rsidRPr="00B473ED" w:rsidRDefault="0023478C" w:rsidP="00B473ED">
      <w:pPr>
        <w:spacing w:after="0" w:line="240" w:lineRule="auto"/>
        <w:jc w:val="both"/>
        <w:rPr>
          <w:rFonts w:ascii="Comic Sans MS" w:hAnsi="Comic Sans MS"/>
          <w:b/>
          <w:bCs/>
          <w:sz w:val="18"/>
          <w:szCs w:val="18"/>
        </w:rPr>
      </w:pPr>
      <w:r w:rsidRPr="00B473ED">
        <w:rPr>
          <w:rFonts w:ascii="Comic Sans MS" w:hAnsi="Comic Sans MS"/>
          <w:b/>
          <w:bCs/>
          <w:sz w:val="18"/>
          <w:szCs w:val="18"/>
        </w:rPr>
        <w:t>Oyun Zamanı</w:t>
      </w:r>
    </w:p>
    <w:p w:rsidR="0023478C" w:rsidRPr="00BF70C1" w:rsidRDefault="0023478C" w:rsidP="00B473ED">
      <w:pPr>
        <w:spacing w:after="0" w:line="240" w:lineRule="auto"/>
        <w:jc w:val="both"/>
        <w:rPr>
          <w:rFonts w:ascii="Comic Sans MS" w:hAnsi="Comic Sans MS"/>
          <w:bCs/>
          <w:sz w:val="18"/>
          <w:szCs w:val="18"/>
        </w:rPr>
      </w:pPr>
      <w:r w:rsidRPr="00BF70C1">
        <w:rPr>
          <w:rFonts w:ascii="Comic Sans MS" w:hAnsi="Comic Sans MS"/>
          <w:bCs/>
          <w:sz w:val="18"/>
          <w:szCs w:val="18"/>
        </w:rPr>
        <w:t>Çocuklara oyuncakların paylaşılması ve nazik davranışlarda bulunulması konularında hatırlatmalar yapılır. Oyun zamanı boyunca çocuklar gözlemlenir ve gerekli durumlarda onlara rehberlik edilir. Oyun zamanı sonu</w:t>
      </w:r>
      <w:r>
        <w:rPr>
          <w:rFonts w:ascii="Comic Sans MS" w:hAnsi="Comic Sans MS"/>
          <w:bCs/>
          <w:sz w:val="18"/>
          <w:szCs w:val="18"/>
        </w:rPr>
        <w:t xml:space="preserve">nda çocuklarla birlikte </w:t>
      </w:r>
      <w:r w:rsidRPr="00BF70C1">
        <w:rPr>
          <w:rFonts w:ascii="Comic Sans MS" w:hAnsi="Comic Sans MS"/>
          <w:bCs/>
          <w:sz w:val="18"/>
          <w:szCs w:val="18"/>
        </w:rPr>
        <w:t xml:space="preserve"> ortalık toplanır, gerekli hazırlıklar yapılarak diğer etkinliğe geçilir. Tuvalet ve temizlik ihtiyacı giderildikten sonra kahvaltı için sıra olunur.</w:t>
      </w:r>
    </w:p>
    <w:p w:rsidR="0023478C" w:rsidRPr="00BF70C1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</w:p>
    <w:p w:rsidR="0023478C" w:rsidRPr="00B473ED" w:rsidRDefault="0023478C" w:rsidP="00BF70C1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B473ED">
        <w:rPr>
          <w:rFonts w:ascii="Comic Sans MS" w:hAnsi="Comic Sans MS"/>
          <w:b/>
          <w:bCs/>
          <w:sz w:val="18"/>
          <w:szCs w:val="18"/>
        </w:rPr>
        <w:t>Kahvaltı - Temizlik</w:t>
      </w:r>
    </w:p>
    <w:p w:rsidR="0023478C" w:rsidRPr="00BF70C1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</w:p>
    <w:p w:rsidR="0023478C" w:rsidRPr="00B473ED" w:rsidRDefault="0023478C" w:rsidP="00BF70C1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B473ED">
        <w:rPr>
          <w:rFonts w:ascii="Comic Sans MS" w:hAnsi="Comic Sans MS"/>
          <w:b/>
          <w:bCs/>
          <w:sz w:val="18"/>
          <w:szCs w:val="18"/>
        </w:rPr>
        <w:t>Etkinlik Zamanı</w:t>
      </w:r>
    </w:p>
    <w:p w:rsidR="0023478C" w:rsidRPr="00BF70C1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BF70C1">
        <w:rPr>
          <w:rFonts w:ascii="Comic Sans MS" w:hAnsi="Comic Sans MS"/>
          <w:bCs/>
          <w:sz w:val="18"/>
          <w:szCs w:val="18"/>
        </w:rPr>
        <w:t xml:space="preserve"> ‘’</w:t>
      </w:r>
      <w:r>
        <w:rPr>
          <w:rFonts w:ascii="Comic Sans MS" w:hAnsi="Comic Sans MS"/>
          <w:bCs/>
          <w:sz w:val="18"/>
          <w:szCs w:val="18"/>
        </w:rPr>
        <w:t xml:space="preserve">BAYRAMDA GÖRDÜKLERİMİZ ’’ </w:t>
      </w:r>
      <w:r w:rsidRPr="00BF70C1">
        <w:rPr>
          <w:rFonts w:ascii="Comic Sans MS" w:hAnsi="Comic Sans MS"/>
          <w:bCs/>
          <w:sz w:val="18"/>
          <w:szCs w:val="18"/>
        </w:rPr>
        <w:t xml:space="preserve"> isimli  </w:t>
      </w:r>
      <w:r>
        <w:rPr>
          <w:rFonts w:ascii="Comic Sans MS" w:hAnsi="Comic Sans MS"/>
          <w:bCs/>
          <w:sz w:val="18"/>
          <w:szCs w:val="18"/>
        </w:rPr>
        <w:t xml:space="preserve">bütünleştirilmiş,  Dil-oyun </w:t>
      </w:r>
      <w:r w:rsidRPr="00BF70C1">
        <w:rPr>
          <w:rFonts w:ascii="Comic Sans MS" w:hAnsi="Comic Sans MS"/>
          <w:bCs/>
          <w:sz w:val="18"/>
          <w:szCs w:val="18"/>
        </w:rPr>
        <w:t>etkinliği</w:t>
      </w:r>
    </w:p>
    <w:p w:rsidR="0023478C" w:rsidRPr="00B473ED" w:rsidRDefault="0023478C" w:rsidP="00BF70C1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B473ED">
        <w:rPr>
          <w:rFonts w:ascii="Comic Sans MS" w:hAnsi="Comic Sans MS"/>
          <w:b/>
          <w:bCs/>
          <w:sz w:val="18"/>
          <w:szCs w:val="18"/>
        </w:rPr>
        <w:t>Günü Değerlendirme Zamanı</w:t>
      </w:r>
    </w:p>
    <w:p w:rsidR="0023478C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*</w:t>
      </w:r>
    </w:p>
    <w:p w:rsidR="0023478C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*</w:t>
      </w:r>
    </w:p>
    <w:p w:rsidR="0023478C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*</w:t>
      </w:r>
    </w:p>
    <w:p w:rsidR="0023478C" w:rsidRPr="00B473ED" w:rsidRDefault="0023478C" w:rsidP="00BF70C1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B473ED">
        <w:rPr>
          <w:rFonts w:ascii="Comic Sans MS" w:hAnsi="Comic Sans MS"/>
          <w:b/>
          <w:bCs/>
          <w:sz w:val="18"/>
          <w:szCs w:val="18"/>
        </w:rPr>
        <w:t>Eve gidiş</w:t>
      </w:r>
    </w:p>
    <w:p w:rsidR="0023478C" w:rsidRPr="00BF70C1" w:rsidRDefault="0023478C" w:rsidP="00BF70C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BF70C1">
        <w:rPr>
          <w:rFonts w:ascii="Comic Sans MS" w:hAnsi="Comic Sans MS"/>
          <w:bCs/>
          <w:sz w:val="18"/>
          <w:szCs w:val="18"/>
        </w:rPr>
        <w:t xml:space="preserve">Hazırlıklar tamamlanır ve çocuklarla </w:t>
      </w:r>
      <w:r>
        <w:rPr>
          <w:rFonts w:ascii="Comic Sans MS" w:hAnsi="Comic Sans MS"/>
          <w:bCs/>
          <w:sz w:val="18"/>
          <w:szCs w:val="18"/>
        </w:rPr>
        <w:t>vedalaşıp ayrılır.</w:t>
      </w:r>
    </w:p>
    <w:p w:rsidR="0023478C" w:rsidRPr="00B473ED" w:rsidRDefault="0023478C" w:rsidP="00BF70C1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 w:rsidRPr="00B473ED">
        <w:rPr>
          <w:rFonts w:ascii="Comic Sans MS" w:hAnsi="Comic Sans MS"/>
          <w:b/>
          <w:bCs/>
          <w:sz w:val="18"/>
          <w:szCs w:val="18"/>
        </w:rPr>
        <w:t>Genel Değerlendirme</w:t>
      </w:r>
    </w:p>
    <w:p w:rsidR="0023478C" w:rsidRPr="00312F11" w:rsidRDefault="0023478C" w:rsidP="00312F1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312F11">
        <w:rPr>
          <w:rFonts w:ascii="Comic Sans MS" w:hAnsi="Comic Sans MS"/>
          <w:bCs/>
          <w:sz w:val="18"/>
          <w:szCs w:val="18"/>
        </w:rPr>
        <w:t>*</w:t>
      </w:r>
    </w:p>
    <w:p w:rsidR="0023478C" w:rsidRPr="00312F11" w:rsidRDefault="0023478C" w:rsidP="00312F1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312F11">
        <w:rPr>
          <w:rFonts w:ascii="Comic Sans MS" w:hAnsi="Comic Sans MS"/>
          <w:bCs/>
          <w:sz w:val="18"/>
          <w:szCs w:val="18"/>
        </w:rPr>
        <w:t>*</w:t>
      </w:r>
    </w:p>
    <w:p w:rsidR="0023478C" w:rsidRPr="00312F11" w:rsidRDefault="0023478C" w:rsidP="00312F11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312F11">
        <w:rPr>
          <w:rFonts w:ascii="Comic Sans MS" w:hAnsi="Comic Sans MS"/>
          <w:bCs/>
          <w:sz w:val="18"/>
          <w:szCs w:val="18"/>
        </w:rPr>
        <w:t>*</w:t>
      </w:r>
    </w:p>
    <w:p w:rsidR="0023478C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3478C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3478C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3478C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3478C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3478C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3478C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3478C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23478C" w:rsidRPr="00BB3A48" w:rsidRDefault="0023478C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>ETKİNLİK PL</w:t>
      </w:r>
      <w:bookmarkStart w:id="0" w:name="_GoBack"/>
      <w:bookmarkEnd w:id="0"/>
      <w:r w:rsidRPr="00BB3A48">
        <w:rPr>
          <w:rFonts w:ascii="Comic Sans MS" w:hAnsi="Comic Sans MS"/>
          <w:b/>
          <w:bCs/>
          <w:sz w:val="18"/>
          <w:szCs w:val="18"/>
        </w:rPr>
        <w:t>ANI</w:t>
      </w:r>
    </w:p>
    <w:p w:rsidR="0023478C" w:rsidRPr="00BB3A48" w:rsidRDefault="0023478C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BAYRAMDA GÖRDÜKLERİMİZ</w:t>
      </w:r>
    </w:p>
    <w:p w:rsidR="0023478C" w:rsidRPr="00BB3A48" w:rsidRDefault="0023478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Etkinlik Türü       : </w:t>
      </w:r>
      <w:r w:rsidRPr="00BF70C1">
        <w:rPr>
          <w:rFonts w:ascii="Comic Sans MS" w:hAnsi="Comic Sans MS"/>
          <w:bCs/>
          <w:sz w:val="18"/>
          <w:szCs w:val="18"/>
        </w:rPr>
        <w:t xml:space="preserve">Türkçe Dil </w:t>
      </w:r>
      <w:r>
        <w:rPr>
          <w:rFonts w:ascii="Comic Sans MS" w:hAnsi="Comic Sans MS"/>
          <w:bCs/>
          <w:sz w:val="18"/>
          <w:szCs w:val="18"/>
        </w:rPr>
        <w:t xml:space="preserve">– Oyun 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(Bütünleştirilmiş Büyük </w:t>
      </w:r>
      <w:r w:rsidRPr="00BB3A48">
        <w:rPr>
          <w:rFonts w:ascii="Comic Sans MS" w:hAnsi="Comic Sans MS"/>
          <w:sz w:val="18"/>
          <w:szCs w:val="18"/>
        </w:rPr>
        <w:t>Grup Etkinliği)</w:t>
      </w:r>
    </w:p>
    <w:p w:rsidR="0023478C" w:rsidRDefault="0023478C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Yaş Grubu (ay)     : </w:t>
      </w:r>
    </w:p>
    <w:p w:rsidR="0023478C" w:rsidRPr="00BB3A48" w:rsidRDefault="0023478C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23478C" w:rsidRPr="00BB3A48" w:rsidRDefault="0023478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4.85pt;margin-top:3.25pt;width:318.4pt;height:289.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">
            <v:textbox>
              <w:txbxContent>
                <w:p w:rsidR="0023478C" w:rsidRDefault="0023478C" w:rsidP="008826C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750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23478C" w:rsidRDefault="0023478C" w:rsidP="008826CD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23478C" w:rsidRPr="005419F6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419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5: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 xml:space="preserve"> Dili iletişim amacıyla kullanır.</w:t>
                  </w:r>
                </w:p>
                <w:p w:rsidR="0023478C" w:rsidRPr="005419F6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Göstergeleri:Konuşma sırasında göz teması kurar. Jest ve mimikleri anlar.Konuşurken jest ve mimiklerini kullanır.</w:t>
                  </w:r>
                </w:p>
                <w:p w:rsidR="0023478C" w:rsidRPr="005419F6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Konuşmayı başlatır.Konuşmayı sürdürür.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Konuşmayı sonlandırır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Konuşmalarında nezaket sözcükleri kullanır.</w:t>
                  </w:r>
                </w:p>
                <w:p w:rsidR="0023478C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Sohbete katılır.Konuşmak için sırasını bekler.Duygu, düşünce ve hayallerini söyler.</w:t>
                  </w:r>
                </w:p>
                <w:p w:rsidR="0023478C" w:rsidRPr="005419F6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419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6: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 xml:space="preserve"> Sözcük dağarcığını geliştirir.</w:t>
                  </w:r>
                </w:p>
                <w:p w:rsidR="0023478C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Göstergeleri:Dinlediklerinde yeni olan sözcükleri fark eder ve sözcüklerin anlamlarını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Sözcükleri hatırlar ve sözcüklerin anlamını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Yeni öğrendiği sözcükleri anlamlarına uygun olarak</w:t>
                  </w:r>
                  <w:r w:rsidRPr="005419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 xml:space="preserve">kullanır. </w:t>
                  </w:r>
                </w:p>
                <w:p w:rsidR="0023478C" w:rsidRPr="005419F6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419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7: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 xml:space="preserve"> Dinledikleri/izlediklerinin anlamını kavrar.</w:t>
                  </w:r>
                </w:p>
                <w:p w:rsidR="0023478C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Sözel yönergeleri yerine getirir. Dinledikleri/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izlediklerini açıklar. Dinledikleri/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419F6">
                    <w:rPr>
                      <w:rFonts w:ascii="Comic Sans MS" w:hAnsi="Comic Sans MS"/>
                      <w:sz w:val="20"/>
                      <w:szCs w:val="20"/>
                    </w:rPr>
                    <w:t>izledikleri hakkında yorum yapar.</w:t>
                  </w:r>
                </w:p>
                <w:p w:rsidR="0023478C" w:rsidRPr="005419F6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4.25pt;margin-top:3.25pt;width:426.35pt;height:311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">
            <v:textbox>
              <w:txbxContent>
                <w:p w:rsidR="0023478C" w:rsidRPr="00312F11" w:rsidRDefault="0023478C" w:rsidP="00B22054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RENME S</w:t>
                  </w:r>
                  <w:r w:rsidRPr="00312F11">
                    <w:rPr>
                      <w:rFonts w:ascii="Comic Sans MS" w:hAnsi="Comic Sans MS" w:cs="Berlin Sans FB"/>
                      <w:b/>
                      <w:sz w:val="20"/>
                      <w:szCs w:val="20"/>
                    </w:rPr>
                    <w:t>Ü</w:t>
                  </w:r>
                  <w:r w:rsidRPr="00312F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REC</w:t>
                  </w:r>
                  <w:r w:rsidRPr="00312F11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İ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’’ Cumhuriyet 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ark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’’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s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ylenir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Cumhuriyet hürriyet demek,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Cumhuriyet özgürce ya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amak,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Uygarlı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a,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da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Durmadan yılmadan ko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mak demek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Cumhuriyet mutluluk demek,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Cumhuriyet kol kola yürümek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Uygarlı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a,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da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Durmadan yılmadan ko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mak demek …………….. 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iiri okunur</w:t>
                  </w:r>
                </w:p>
                <w:p w:rsidR="0023478C" w:rsidRPr="00312F11" w:rsidRDefault="0023478C" w:rsidP="00B2205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Bayram töreninde gördükleri hakkında sohbet edilir.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maslara boya ve ka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tlar da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t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r.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ocuklar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n bayram izlenimlerini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izmeleri istenir. Tamamlanan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al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malar panoda sergilenir.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ü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ll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ü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ocuklardan ba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layarak resimlerini anlatmaları istenir..</w:t>
                  </w:r>
                </w:p>
                <w:p w:rsidR="0023478C" w:rsidRPr="00312F11" w:rsidRDefault="0023478C" w:rsidP="00B2205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BAYRAK  OYUNU oynanır</w:t>
                  </w:r>
                </w:p>
                <w:p w:rsidR="0023478C" w:rsidRPr="00312F11" w:rsidRDefault="0023478C" w:rsidP="005419F6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Çocuklar iki gruba ayrılırlar. Her çocu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un birer bayra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vard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r. Ama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; Atat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ü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rk k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esine ( bah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e ya da s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f i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i ) bayraklar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en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abuk b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rakan grup olmakt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r.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retmenin ba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la komutu ile s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raya giren oyuncular s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rayla ellerindeki bayra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ko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arak Atat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ü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rk k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esine b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rak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rlar ve geri d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nerek s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ras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gelen arkada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n eline dokunurlar. Eline dokunulan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ocuk bayra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b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rakmak i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in yola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kar. Her iki grup ayn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ekilde yar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rlar. Bayrakalr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nce bitiren grup kazan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Arkada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 eline de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meden yola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kan 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ç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ocuk geri d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ö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nerek bir daha ba</w:t>
                  </w:r>
                  <w:r w:rsidRPr="00312F11">
                    <w:rPr>
                      <w:rFonts w:ascii="Comic Sans MS" w:hAnsi="Comic Sans MS" w:cs="Arial"/>
                      <w:sz w:val="20"/>
                      <w:szCs w:val="20"/>
                    </w:rPr>
                    <w:t>ş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lamak zorundad</w:t>
                  </w:r>
                  <w:r w:rsidRPr="00312F11">
                    <w:rPr>
                      <w:rFonts w:ascii="Comic Sans MS" w:hAnsi="Comic Sans MS" w:cs="Berlin Sans FB"/>
                      <w:sz w:val="20"/>
                      <w:szCs w:val="20"/>
                    </w:rPr>
                    <w:t>ı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r.</w:t>
                  </w:r>
                </w:p>
                <w:p w:rsidR="0023478C" w:rsidRDefault="0023478C" w:rsidP="003750F1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23478C" w:rsidRDefault="0023478C" w:rsidP="003750F1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23478C" w:rsidRDefault="0023478C" w:rsidP="003750F1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23478C" w:rsidRPr="003750F1" w:rsidRDefault="0023478C" w:rsidP="003750F1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23478C" w:rsidRPr="003750F1" w:rsidRDefault="0023478C" w:rsidP="003750F1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3750F1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23478C" w:rsidRPr="00BB3A48" w:rsidRDefault="0023478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3478C" w:rsidRDefault="0023478C">
      <w:pPr>
        <w:rPr>
          <w:rFonts w:ascii="Comic Sans MS" w:hAnsi="Comic Sans MS"/>
          <w:sz w:val="18"/>
          <w:szCs w:val="18"/>
        </w:rPr>
      </w:pPr>
    </w:p>
    <w:p w:rsidR="0023478C" w:rsidRPr="00BB3A48" w:rsidRDefault="0023478C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-34.85pt;margin-top:347.55pt;width:324.1pt;height:5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">
            <v:textbox>
              <w:txbxContent>
                <w:p w:rsidR="0023478C" w:rsidRPr="00BF70C1" w:rsidRDefault="0023478C" w:rsidP="000E36BD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E36B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Pr="00BF70C1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34.85pt;margin-top:255.4pt;width:324.8pt;height:79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">
            <v:textbox>
              <w:txbxContent>
                <w:p w:rsidR="0023478C" w:rsidRPr="00312F11" w:rsidRDefault="0023478C" w:rsidP="00312F11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23478C" w:rsidRPr="00312F11" w:rsidRDefault="0023478C" w:rsidP="00312F1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Bayrak,boyalar,resim kağıtları</w:t>
                  </w:r>
                </w:p>
                <w:p w:rsidR="0023478C" w:rsidRPr="00312F11" w:rsidRDefault="0023478C" w:rsidP="00312F11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SÖZCÜKLER </w:t>
                  </w:r>
                </w:p>
                <w:p w:rsidR="0023478C" w:rsidRPr="00312F11" w:rsidRDefault="0023478C" w:rsidP="00312F11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Bayram,tören,izlenim</w:t>
                  </w:r>
                </w:p>
                <w:p w:rsidR="0023478C" w:rsidRPr="00312F11" w:rsidRDefault="0023478C" w:rsidP="00312F11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12F1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  <w:p w:rsidR="0023478C" w:rsidRPr="00B24B5E" w:rsidRDefault="0023478C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309.3pt;margin-top:359.85pt;width:421.3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">
            <v:textbox>
              <w:txbxContent>
                <w:p w:rsidR="0023478C" w:rsidRDefault="0023478C" w:rsidP="000E36B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E36B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23478C" w:rsidRPr="000E36BD" w:rsidRDefault="0023478C" w:rsidP="000E36B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31" type="#_x0000_t202" style="position:absolute;margin-left:309.3pt;margin-top:272pt;width:421.3pt;height:79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">
            <v:textbox>
              <w:txbxContent>
                <w:p w:rsidR="0023478C" w:rsidRDefault="0023478C" w:rsidP="00F300A9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24B5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23478C" w:rsidRPr="00312F11" w:rsidRDefault="0023478C" w:rsidP="00F300A9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Bayramda en çok ne dikkatinizi çekti?</w:t>
                  </w:r>
                </w:p>
                <w:p w:rsidR="0023478C" w:rsidRPr="00312F11" w:rsidRDefault="0023478C" w:rsidP="00F300A9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Neden C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 xml:space="preserve">umhuriyet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ayramını kutluyoruz?</w:t>
                  </w:r>
                </w:p>
                <w:p w:rsidR="0023478C" w:rsidRPr="00312F11" w:rsidRDefault="0023478C" w:rsidP="00F300A9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Sen bayramda neler yaptın,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F11">
                    <w:rPr>
                      <w:rFonts w:ascii="Comic Sans MS" w:hAnsi="Comic Sans MS"/>
                      <w:sz w:val="20"/>
                      <w:szCs w:val="20"/>
                    </w:rPr>
                    <w:t>hissettin?</w:t>
                  </w:r>
                </w:p>
                <w:p w:rsidR="0023478C" w:rsidRPr="001E4F26" w:rsidRDefault="0023478C" w:rsidP="00A002CE">
                  <w:pPr>
                    <w:rPr>
                      <w:rStyle w:val="SubtitleChar"/>
                      <w:rFonts w:ascii="Comic Sans MS" w:hAnsi="Comic Sans MS"/>
                      <w:sz w:val="20"/>
                      <w:szCs w:val="20"/>
                    </w:rPr>
                  </w:pPr>
                  <w:r w:rsidRPr="001E4F26">
                    <w:rPr>
                      <w:rStyle w:val="SubtitleChar"/>
                      <w:rFonts w:ascii="Comic Sans MS" w:hAnsi="Comic Sans MS"/>
                      <w:sz w:val="20"/>
                      <w:szCs w:val="20"/>
                    </w:rPr>
                    <w:t xml:space="preserve">            Oyunda zorlandınız mı?</w:t>
                  </w:r>
                </w:p>
                <w:p w:rsidR="0023478C" w:rsidRPr="00B24B5E" w:rsidRDefault="0023478C" w:rsidP="00F91FF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3478C" w:rsidRPr="00F91FFA" w:rsidRDefault="0023478C" w:rsidP="00F300A9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23478C" w:rsidRPr="00BB3A48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78C" w:rsidRDefault="0023478C" w:rsidP="00806A98">
      <w:pPr>
        <w:spacing w:after="0" w:line="240" w:lineRule="auto"/>
      </w:pPr>
      <w:r>
        <w:separator/>
      </w:r>
    </w:p>
  </w:endnote>
  <w:endnote w:type="continuationSeparator" w:id="0">
    <w:p w:rsidR="0023478C" w:rsidRDefault="0023478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78C" w:rsidRDefault="0023478C" w:rsidP="00806A98">
      <w:pPr>
        <w:spacing w:after="0" w:line="240" w:lineRule="auto"/>
      </w:pPr>
      <w:r>
        <w:separator/>
      </w:r>
    </w:p>
  </w:footnote>
  <w:footnote w:type="continuationSeparator" w:id="0">
    <w:p w:rsidR="0023478C" w:rsidRDefault="0023478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47260"/>
    <w:multiLevelType w:val="hybridMultilevel"/>
    <w:tmpl w:val="38183A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7B0616"/>
    <w:multiLevelType w:val="hybridMultilevel"/>
    <w:tmpl w:val="2FECBF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DC5F35"/>
    <w:multiLevelType w:val="hybridMultilevel"/>
    <w:tmpl w:val="880E03E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8D7BD0"/>
    <w:multiLevelType w:val="hybridMultilevel"/>
    <w:tmpl w:val="14984D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58BB"/>
    <w:rsid w:val="0001621F"/>
    <w:rsid w:val="000306BF"/>
    <w:rsid w:val="000614C2"/>
    <w:rsid w:val="000867DE"/>
    <w:rsid w:val="000B598B"/>
    <w:rsid w:val="000E36BD"/>
    <w:rsid w:val="00113F35"/>
    <w:rsid w:val="00156813"/>
    <w:rsid w:val="001E4F26"/>
    <w:rsid w:val="002134AD"/>
    <w:rsid w:val="002201E3"/>
    <w:rsid w:val="0023478C"/>
    <w:rsid w:val="002A1BCC"/>
    <w:rsid w:val="002C1C5A"/>
    <w:rsid w:val="0030759F"/>
    <w:rsid w:val="00312F11"/>
    <w:rsid w:val="003412EE"/>
    <w:rsid w:val="003750F1"/>
    <w:rsid w:val="003A2AC5"/>
    <w:rsid w:val="003C0F4A"/>
    <w:rsid w:val="003C2D3A"/>
    <w:rsid w:val="003E254C"/>
    <w:rsid w:val="00430623"/>
    <w:rsid w:val="00446ED2"/>
    <w:rsid w:val="00455396"/>
    <w:rsid w:val="00497BC7"/>
    <w:rsid w:val="004C5BC8"/>
    <w:rsid w:val="004D71CA"/>
    <w:rsid w:val="004F353B"/>
    <w:rsid w:val="005419F6"/>
    <w:rsid w:val="006013F3"/>
    <w:rsid w:val="00606435"/>
    <w:rsid w:val="0064489B"/>
    <w:rsid w:val="00686B9E"/>
    <w:rsid w:val="006D6401"/>
    <w:rsid w:val="00764F63"/>
    <w:rsid w:val="007925D3"/>
    <w:rsid w:val="007D6A95"/>
    <w:rsid w:val="00806A98"/>
    <w:rsid w:val="00807A4F"/>
    <w:rsid w:val="0085733F"/>
    <w:rsid w:val="008826CD"/>
    <w:rsid w:val="008D7E63"/>
    <w:rsid w:val="00925BC7"/>
    <w:rsid w:val="009319CC"/>
    <w:rsid w:val="009367C8"/>
    <w:rsid w:val="00942437"/>
    <w:rsid w:val="00942E94"/>
    <w:rsid w:val="00972846"/>
    <w:rsid w:val="009A20AC"/>
    <w:rsid w:val="009A586A"/>
    <w:rsid w:val="00A002CE"/>
    <w:rsid w:val="00A137A6"/>
    <w:rsid w:val="00A85CB0"/>
    <w:rsid w:val="00A93841"/>
    <w:rsid w:val="00AA025D"/>
    <w:rsid w:val="00AA4AFC"/>
    <w:rsid w:val="00AD00DF"/>
    <w:rsid w:val="00AD0B6E"/>
    <w:rsid w:val="00B22054"/>
    <w:rsid w:val="00B24B5E"/>
    <w:rsid w:val="00B473ED"/>
    <w:rsid w:val="00B66213"/>
    <w:rsid w:val="00BA2E85"/>
    <w:rsid w:val="00BB3A48"/>
    <w:rsid w:val="00BC6104"/>
    <w:rsid w:val="00BE067A"/>
    <w:rsid w:val="00BF70C1"/>
    <w:rsid w:val="00C110B3"/>
    <w:rsid w:val="00C3789F"/>
    <w:rsid w:val="00C644FA"/>
    <w:rsid w:val="00C903B4"/>
    <w:rsid w:val="00CA20A7"/>
    <w:rsid w:val="00CE7F5A"/>
    <w:rsid w:val="00D0738E"/>
    <w:rsid w:val="00D419F4"/>
    <w:rsid w:val="00D85153"/>
    <w:rsid w:val="00D942FC"/>
    <w:rsid w:val="00D94A26"/>
    <w:rsid w:val="00DB7B3E"/>
    <w:rsid w:val="00DD7CC7"/>
    <w:rsid w:val="00E47557"/>
    <w:rsid w:val="00E7236B"/>
    <w:rsid w:val="00E80912"/>
    <w:rsid w:val="00EB49C6"/>
    <w:rsid w:val="00ED7DEF"/>
    <w:rsid w:val="00EE47F4"/>
    <w:rsid w:val="00EF10CC"/>
    <w:rsid w:val="00EF1A06"/>
    <w:rsid w:val="00F170DA"/>
    <w:rsid w:val="00F25426"/>
    <w:rsid w:val="00F300A9"/>
    <w:rsid w:val="00F61B8B"/>
    <w:rsid w:val="00F640CA"/>
    <w:rsid w:val="00F91FFA"/>
    <w:rsid w:val="00F95FC9"/>
    <w:rsid w:val="00FC374B"/>
    <w:rsid w:val="00FC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2EE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06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2</Pages>
  <Words>166</Words>
  <Characters>950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16</cp:revision>
  <dcterms:created xsi:type="dcterms:W3CDTF">2015-06-14T16:34:00Z</dcterms:created>
  <dcterms:modified xsi:type="dcterms:W3CDTF">2016-08-30T12:13:00Z</dcterms:modified>
</cp:coreProperties>
</file>